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4FF09" w14:textId="77777777" w:rsidR="0083403F" w:rsidRPr="00690BA6" w:rsidRDefault="0083403F" w:rsidP="0083403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Lye JOHN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238EEFC" w14:textId="77777777" w:rsidR="0083403F" w:rsidRDefault="0083403F" w:rsidP="008340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6D3516E8" w14:textId="77777777" w:rsidR="0083403F" w:rsidRDefault="0083403F" w:rsidP="008340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BCA88F" w14:textId="77777777" w:rsidR="0083403F" w:rsidRDefault="0083403F" w:rsidP="008340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9B4D8A" w14:textId="77777777" w:rsidR="0083403F" w:rsidRDefault="0083403F" w:rsidP="0083403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Cornelius Williamson(q.v.).</w:t>
      </w:r>
    </w:p>
    <w:p w14:paraId="28FA8DF0" w14:textId="77777777" w:rsidR="0083403F" w:rsidRDefault="0083403F" w:rsidP="0083403F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m.8,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2F23EBC2" w14:textId="77777777" w:rsidR="0083403F" w:rsidRDefault="0083403F" w:rsidP="0083403F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10183477" w14:textId="77777777" w:rsidR="0083403F" w:rsidRDefault="0083403F" w:rsidP="008340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A17B8C" w14:textId="77777777" w:rsidR="0083403F" w:rsidRDefault="0083403F" w:rsidP="008340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0D53D2" w14:textId="77777777" w:rsidR="0083403F" w:rsidRDefault="0083403F" w:rsidP="0083403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August 2021</w:t>
      </w:r>
    </w:p>
    <w:p w14:paraId="4B45EB6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29FDF" w14:textId="77777777" w:rsidR="0083403F" w:rsidRDefault="0083403F" w:rsidP="009139A6">
      <w:r>
        <w:separator/>
      </w:r>
    </w:p>
  </w:endnote>
  <w:endnote w:type="continuationSeparator" w:id="0">
    <w:p w14:paraId="094C8A75" w14:textId="77777777" w:rsidR="0083403F" w:rsidRDefault="008340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5559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2410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56F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40716" w14:textId="77777777" w:rsidR="0083403F" w:rsidRDefault="0083403F" w:rsidP="009139A6">
      <w:r>
        <w:separator/>
      </w:r>
    </w:p>
  </w:footnote>
  <w:footnote w:type="continuationSeparator" w:id="0">
    <w:p w14:paraId="2AAFA7E1" w14:textId="77777777" w:rsidR="0083403F" w:rsidRDefault="008340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36E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217B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0AF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03F"/>
    <w:rsid w:val="000666E0"/>
    <w:rsid w:val="002510B7"/>
    <w:rsid w:val="005C130B"/>
    <w:rsid w:val="00826F5C"/>
    <w:rsid w:val="0083403F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47C3"/>
  <w15:chartTrackingRefBased/>
  <w15:docId w15:val="{E38405C8-0719-4906-A963-BFB7D7087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2021-09-18T07:05:00Z</dcterms:created>
  <dcterms:modified xsi:type="dcterms:W3CDTF">2021-09-18T07:07:00Z</dcterms:modified>
</cp:coreProperties>
</file>